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99B" w:rsidRPr="00CA7C3D" w:rsidRDefault="007C699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C699B" w:rsidRPr="00CA7C3D" w:rsidRDefault="007C699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C699B" w:rsidRPr="00CA7C3D" w:rsidRDefault="007C699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C699B" w:rsidRPr="00CA7C3D" w:rsidRDefault="007C699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C699B" w:rsidRPr="00CA7C3D" w:rsidRDefault="007C699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08.02.2022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19</w:t>
      </w:r>
    </w:p>
    <w:p w:rsidR="007C699B" w:rsidRPr="00CA7C3D" w:rsidRDefault="007C699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C699B" w:rsidRPr="00CA7C3D" w:rsidRDefault="007C699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7C699B" w:rsidRPr="00CA7C3D" w:rsidRDefault="007C699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7C699B" w:rsidRPr="00CA7C3D" w:rsidRDefault="007C699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C699B" w:rsidRDefault="007C699B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7C699B" w:rsidRDefault="007C699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C699B" w:rsidRPr="00336C1F" w:rsidRDefault="007C699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C699B" w:rsidRPr="00F13FF3" w:rsidRDefault="007C699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7C699B" w:rsidRPr="00F13FF3" w:rsidRDefault="007C69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110 983 </w:t>
      </w:r>
      <w:r w:rsidRPr="00F13FF3">
        <w:rPr>
          <w:lang w:eastAsia="ru-RU"/>
        </w:rPr>
        <w:t>кв.м;</w:t>
      </w:r>
    </w:p>
    <w:p w:rsidR="007C699B" w:rsidRPr="00F13FF3" w:rsidRDefault="007C69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Высокского</w:t>
      </w:r>
      <w:r w:rsidRPr="00F13FF3">
        <w:rPr>
          <w:lang w:eastAsia="ru-RU"/>
        </w:rPr>
        <w:t xml:space="preserve"> сельское поселение;</w:t>
      </w:r>
    </w:p>
    <w:p w:rsidR="007C699B" w:rsidRPr="00F13FF3" w:rsidRDefault="007C69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7C699B" w:rsidRPr="00F13FF3" w:rsidRDefault="007C69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7C699B" w:rsidRPr="00F13FF3" w:rsidRDefault="007C699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7C699B" w:rsidRPr="00F13FF3" w:rsidRDefault="007C699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C699B" w:rsidRPr="0050051F" w:rsidRDefault="007C699B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C699B" w:rsidRPr="0050051F" w:rsidRDefault="007C69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7C699B" w:rsidRPr="0050051F" w:rsidRDefault="007C69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C699B" w:rsidRDefault="007C69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7C699B" w:rsidRDefault="007C699B" w:rsidP="00095619">
      <w:pPr>
        <w:spacing w:line="240" w:lineRule="auto"/>
        <w:jc w:val="both"/>
        <w:rPr>
          <w:lang w:eastAsia="ru-RU"/>
        </w:rPr>
      </w:pPr>
    </w:p>
    <w:p w:rsidR="007C699B" w:rsidRPr="0050051F" w:rsidRDefault="007C699B" w:rsidP="00095619">
      <w:pPr>
        <w:spacing w:line="240" w:lineRule="auto"/>
        <w:jc w:val="both"/>
        <w:rPr>
          <w:lang w:eastAsia="ru-RU"/>
        </w:rPr>
      </w:pPr>
    </w:p>
    <w:p w:rsidR="007C699B" w:rsidRPr="0050051F" w:rsidRDefault="007C699B" w:rsidP="00095619">
      <w:pPr>
        <w:spacing w:line="240" w:lineRule="auto"/>
        <w:rPr>
          <w:lang w:eastAsia="ru-RU"/>
        </w:rPr>
      </w:pPr>
    </w:p>
    <w:p w:rsidR="007C699B" w:rsidRPr="0050051F" w:rsidRDefault="007C699B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</w:t>
      </w:r>
      <w:r>
        <w:rPr>
          <w:lang w:eastAsia="ru-RU"/>
        </w:rPr>
        <w:t xml:space="preserve">          И.М. Волкович</w:t>
      </w:r>
    </w:p>
    <w:p w:rsidR="007C699B" w:rsidRPr="0050051F" w:rsidRDefault="007C699B" w:rsidP="00095619">
      <w:pPr>
        <w:spacing w:line="240" w:lineRule="auto"/>
        <w:rPr>
          <w:lang w:eastAsia="ru-RU"/>
        </w:rPr>
      </w:pPr>
    </w:p>
    <w:p w:rsidR="007C699B" w:rsidRDefault="007C699B" w:rsidP="00F54BAF">
      <w:pPr>
        <w:spacing w:line="240" w:lineRule="auto"/>
        <w:rPr>
          <w:lang w:eastAsia="ru-RU"/>
        </w:rPr>
      </w:pPr>
    </w:p>
    <w:p w:rsidR="007C699B" w:rsidRDefault="007C699B" w:rsidP="00F54BAF">
      <w:pPr>
        <w:spacing w:line="240" w:lineRule="auto"/>
        <w:rPr>
          <w:lang w:eastAsia="ru-RU"/>
        </w:rPr>
      </w:pPr>
    </w:p>
    <w:sectPr w:rsidR="007C699B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99B" w:rsidRDefault="007C699B" w:rsidP="006F0F01">
      <w:pPr>
        <w:spacing w:line="240" w:lineRule="auto"/>
      </w:pPr>
      <w:r>
        <w:separator/>
      </w:r>
    </w:p>
  </w:endnote>
  <w:endnote w:type="continuationSeparator" w:id="1">
    <w:p w:rsidR="007C699B" w:rsidRDefault="007C699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99B" w:rsidRDefault="007C699B" w:rsidP="006F0F01">
      <w:pPr>
        <w:spacing w:line="240" w:lineRule="auto"/>
      </w:pPr>
      <w:r>
        <w:separator/>
      </w:r>
    </w:p>
  </w:footnote>
  <w:footnote w:type="continuationSeparator" w:id="1">
    <w:p w:rsidR="007C699B" w:rsidRDefault="007C699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3C16A9"/>
    <w:rsid w:val="00427BED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D620B"/>
    <w:rsid w:val="006F0F01"/>
    <w:rsid w:val="006F3730"/>
    <w:rsid w:val="00764993"/>
    <w:rsid w:val="007C699B"/>
    <w:rsid w:val="00817FCC"/>
    <w:rsid w:val="00822775"/>
    <w:rsid w:val="00853FF7"/>
    <w:rsid w:val="008E3600"/>
    <w:rsid w:val="0093456D"/>
    <w:rsid w:val="00957BBE"/>
    <w:rsid w:val="00982FFB"/>
    <w:rsid w:val="00A85844"/>
    <w:rsid w:val="00A870FE"/>
    <w:rsid w:val="00A907A8"/>
    <w:rsid w:val="00AE56E3"/>
    <w:rsid w:val="00B37F84"/>
    <w:rsid w:val="00B4544F"/>
    <w:rsid w:val="00B53FD9"/>
    <w:rsid w:val="00B55D15"/>
    <w:rsid w:val="00B61E85"/>
    <w:rsid w:val="00B83C47"/>
    <w:rsid w:val="00BB2858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01985"/>
    <w:rsid w:val="00E076B7"/>
    <w:rsid w:val="00E41AF8"/>
    <w:rsid w:val="00EA26F4"/>
    <w:rsid w:val="00EC6E67"/>
    <w:rsid w:val="00ED64B1"/>
    <w:rsid w:val="00ED6DCE"/>
    <w:rsid w:val="00EF26C8"/>
    <w:rsid w:val="00F000AD"/>
    <w:rsid w:val="00F13FF3"/>
    <w:rsid w:val="00F3298D"/>
    <w:rsid w:val="00F46809"/>
    <w:rsid w:val="00F54BAF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5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466</Words>
  <Characters>2659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2022-02-08T14:16:00Z</cp:lastPrinted>
  <dcterms:created xsi:type="dcterms:W3CDTF">2021-06-24T09:20:00Z</dcterms:created>
  <dcterms:modified xsi:type="dcterms:W3CDTF">2022-02-09T14:39:00Z</dcterms:modified>
</cp:coreProperties>
</file>